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5EDC9" w14:textId="77777777" w:rsidR="008B6707" w:rsidRDefault="008B6707" w:rsidP="008B67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CLOPTON</w:t>
      </w:r>
      <w:r>
        <w:rPr>
          <w:rFonts w:ascii="Times New Roman" w:hAnsi="Times New Roman" w:cs="Times New Roman"/>
        </w:rPr>
        <w:t xml:space="preserve">      (fl.1483)</w:t>
      </w:r>
    </w:p>
    <w:p w14:paraId="5C1FFA1B" w14:textId="77777777" w:rsidR="008B6707" w:rsidRDefault="008B6707" w:rsidP="008B67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Moulton St.Mary, Norfolk. </w:t>
      </w:r>
    </w:p>
    <w:p w14:paraId="51CABF97" w14:textId="77777777" w:rsidR="008B6707" w:rsidRDefault="008B6707" w:rsidP="008B6707">
      <w:pPr>
        <w:rPr>
          <w:rFonts w:ascii="Times New Roman" w:hAnsi="Times New Roman" w:cs="Times New Roman"/>
        </w:rPr>
      </w:pPr>
    </w:p>
    <w:p w14:paraId="6A24DF44" w14:textId="77777777" w:rsidR="008B6707" w:rsidRDefault="008B6707" w:rsidP="008B6707">
      <w:pPr>
        <w:rPr>
          <w:rFonts w:ascii="Times New Roman" w:hAnsi="Times New Roman" w:cs="Times New Roman"/>
        </w:rPr>
      </w:pPr>
    </w:p>
    <w:p w14:paraId="2396249F" w14:textId="77777777" w:rsidR="008B6707" w:rsidRDefault="008B6707" w:rsidP="008B67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Adam Lavyle of Wacton(q.v.).</w:t>
      </w:r>
    </w:p>
    <w:p w14:paraId="5207B756" w14:textId="77777777" w:rsidR="008B6707" w:rsidRDefault="008B6707" w:rsidP="008B67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4A29312" w14:textId="77777777" w:rsidR="004165AC" w:rsidRDefault="004165AC" w:rsidP="004165AC">
      <w:pPr>
        <w:pStyle w:val="NoSpacing"/>
      </w:pPr>
      <w:r>
        <w:tab/>
        <w:t>1483</w:t>
      </w:r>
      <w:r>
        <w:tab/>
        <w:t xml:space="preserve">He and Nicholas Sarys of Wacton(q.v.) made a plaint of debt against </w:t>
      </w:r>
    </w:p>
    <w:p w14:paraId="3BF0D362" w14:textId="77777777" w:rsidR="004165AC" w:rsidRDefault="004165AC" w:rsidP="004165AC">
      <w:pPr>
        <w:pStyle w:val="NoSpacing"/>
      </w:pPr>
      <w:r>
        <w:tab/>
      </w:r>
      <w:r>
        <w:tab/>
        <w:t>Adam Lavyle of Wacton(q.v.).</w:t>
      </w:r>
    </w:p>
    <w:p w14:paraId="5CF3EB9B" w14:textId="284FCD54" w:rsidR="004165AC" w:rsidRDefault="004165AC" w:rsidP="004165AC">
      <w:pPr>
        <w:pStyle w:val="NoSpacing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0D113457" w14:textId="77777777" w:rsidR="008B6707" w:rsidRDefault="008B6707" w:rsidP="008B6707">
      <w:pPr>
        <w:rPr>
          <w:rFonts w:ascii="Times New Roman" w:hAnsi="Times New Roman" w:cs="Times New Roman"/>
        </w:rPr>
      </w:pPr>
    </w:p>
    <w:p w14:paraId="681195C4" w14:textId="77777777" w:rsidR="008B6707" w:rsidRDefault="008B6707" w:rsidP="008B6707">
      <w:pPr>
        <w:rPr>
          <w:rFonts w:ascii="Times New Roman" w:hAnsi="Times New Roman" w:cs="Times New Roman"/>
        </w:rPr>
      </w:pPr>
    </w:p>
    <w:p w14:paraId="05AB67D5" w14:textId="77777777" w:rsidR="008B6707" w:rsidRDefault="008B6707" w:rsidP="008B67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2019</w:t>
      </w:r>
    </w:p>
    <w:p w14:paraId="3DE21AC4" w14:textId="40DCEA4E" w:rsidR="004165AC" w:rsidRDefault="004165AC" w:rsidP="008B67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 October 2024</w:t>
      </w:r>
    </w:p>
    <w:p w14:paraId="338EE7D4" w14:textId="77777777" w:rsidR="004165AC" w:rsidRPr="00E71FC3" w:rsidRDefault="004165A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C7D22" w14:textId="77777777" w:rsidR="008B6707" w:rsidRDefault="008B6707" w:rsidP="00E71FC3">
      <w:r>
        <w:separator/>
      </w:r>
    </w:p>
  </w:endnote>
  <w:endnote w:type="continuationSeparator" w:id="0">
    <w:p w14:paraId="0A269E18" w14:textId="77777777" w:rsidR="008B6707" w:rsidRDefault="008B67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2F4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079F9" w14:textId="77777777" w:rsidR="008B6707" w:rsidRDefault="008B6707" w:rsidP="00E71FC3">
      <w:r>
        <w:separator/>
      </w:r>
    </w:p>
  </w:footnote>
  <w:footnote w:type="continuationSeparator" w:id="0">
    <w:p w14:paraId="227CC801" w14:textId="77777777" w:rsidR="008B6707" w:rsidRDefault="008B67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707"/>
    <w:rsid w:val="001A7C09"/>
    <w:rsid w:val="004165AC"/>
    <w:rsid w:val="00577BD5"/>
    <w:rsid w:val="00656CBA"/>
    <w:rsid w:val="006A1F77"/>
    <w:rsid w:val="00733BE7"/>
    <w:rsid w:val="008B6707"/>
    <w:rsid w:val="00AB52E8"/>
    <w:rsid w:val="00B16D3F"/>
    <w:rsid w:val="00BB41AC"/>
    <w:rsid w:val="00DF7A5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3198E"/>
  <w15:chartTrackingRefBased/>
  <w15:docId w15:val="{E0DCBAB5-3A9E-4D10-B361-6620A032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7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165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2019-07-28T18:51:00Z</dcterms:created>
  <dcterms:modified xsi:type="dcterms:W3CDTF">2024-10-09T11:17:00Z</dcterms:modified>
</cp:coreProperties>
</file>